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4C0" w:rsidRPr="006854C0" w:rsidRDefault="006854C0" w:rsidP="006854C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54C0">
        <w:rPr>
          <w:rFonts w:ascii="Times New Roman" w:hAnsi="Times New Roman" w:cs="Times New Roman"/>
          <w:sz w:val="24"/>
          <w:szCs w:val="24"/>
          <w:u w:val="single"/>
        </w:rPr>
        <w:t>Robert MINGAY</w:t>
      </w:r>
      <w:r w:rsidRPr="006854C0">
        <w:rPr>
          <w:rFonts w:ascii="Times New Roman" w:hAnsi="Times New Roman" w:cs="Times New Roman"/>
          <w:sz w:val="24"/>
          <w:szCs w:val="24"/>
        </w:rPr>
        <w:t xml:space="preserve">      (fl.1431-45)</w:t>
      </w:r>
    </w:p>
    <w:p w:rsidR="006854C0" w:rsidRPr="006854C0" w:rsidRDefault="006854C0" w:rsidP="006854C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54C0">
        <w:rPr>
          <w:rFonts w:ascii="Times New Roman" w:hAnsi="Times New Roman" w:cs="Times New Roman"/>
          <w:sz w:val="24"/>
          <w:szCs w:val="24"/>
        </w:rPr>
        <w:t>Rector of the South Part of Shelton, Norfolk.</w:t>
      </w:r>
    </w:p>
    <w:p w:rsidR="006854C0" w:rsidRPr="006854C0" w:rsidRDefault="006854C0" w:rsidP="006854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4C0" w:rsidRPr="006854C0" w:rsidRDefault="006854C0" w:rsidP="006854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4C0" w:rsidRPr="006854C0" w:rsidRDefault="006854C0" w:rsidP="006854C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54C0">
        <w:rPr>
          <w:rFonts w:ascii="Times New Roman" w:hAnsi="Times New Roman" w:cs="Times New Roman"/>
          <w:sz w:val="24"/>
          <w:szCs w:val="24"/>
        </w:rPr>
        <w:t xml:space="preserve">       1431-45</w:t>
      </w:r>
      <w:r w:rsidRPr="006854C0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6854C0" w:rsidRPr="006854C0" w:rsidRDefault="006854C0" w:rsidP="006854C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6854C0">
        <w:rPr>
          <w:rFonts w:ascii="Times New Roman" w:hAnsi="Times New Roman" w:cs="Times New Roman"/>
          <w:sz w:val="24"/>
          <w:szCs w:val="24"/>
        </w:rPr>
        <w:t>(“An Essay Towards a Topographical History of the County of Norfolk” vol.5 pp.263-74  Francis Blomefield)</w:t>
      </w:r>
    </w:p>
    <w:p w:rsidR="006854C0" w:rsidRPr="006854C0" w:rsidRDefault="006854C0" w:rsidP="006854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4C0" w:rsidRPr="006854C0" w:rsidRDefault="006854C0" w:rsidP="006854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4C0" w:rsidRPr="006854C0" w:rsidRDefault="006854C0" w:rsidP="006854C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54C0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6854C0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6854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4C0" w:rsidRDefault="006854C0" w:rsidP="00564E3C">
      <w:pPr>
        <w:spacing w:after="0" w:line="240" w:lineRule="auto"/>
      </w:pPr>
      <w:r>
        <w:separator/>
      </w:r>
    </w:p>
  </w:endnote>
  <w:endnote w:type="continuationSeparator" w:id="0">
    <w:p w:rsidR="006854C0" w:rsidRDefault="006854C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854C0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4C0" w:rsidRDefault="006854C0" w:rsidP="00564E3C">
      <w:pPr>
        <w:spacing w:after="0" w:line="240" w:lineRule="auto"/>
      </w:pPr>
      <w:r>
        <w:separator/>
      </w:r>
    </w:p>
  </w:footnote>
  <w:footnote w:type="continuationSeparator" w:id="0">
    <w:p w:rsidR="006854C0" w:rsidRDefault="006854C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4C0"/>
    <w:rsid w:val="00372DC6"/>
    <w:rsid w:val="00564E3C"/>
    <w:rsid w:val="0064591D"/>
    <w:rsid w:val="006854C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E332E3-492B-4A0D-BC60-D6AAEBEC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2016-01-20T20:48:00Z</dcterms:created>
  <dcterms:modified xsi:type="dcterms:W3CDTF">2016-01-20T20:49:00Z</dcterms:modified>
</cp:coreProperties>
</file>